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2B9D4" w14:textId="77777777" w:rsidR="00F66F00" w:rsidRDefault="00F66F00" w:rsidP="00F66F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Anne BYGOD</w:t>
      </w:r>
      <w:r>
        <w:rPr>
          <w:rFonts w:cs="Times New Roman"/>
          <w:szCs w:val="24"/>
        </w:rPr>
        <w:t xml:space="preserve">       (fl.1470)</w:t>
      </w:r>
    </w:p>
    <w:p w14:paraId="763FEC81" w14:textId="77777777" w:rsidR="00F66F00" w:rsidRDefault="00F66F00" w:rsidP="00F66F00">
      <w:pPr>
        <w:pStyle w:val="NoSpacing"/>
        <w:rPr>
          <w:rFonts w:cs="Times New Roman"/>
          <w:szCs w:val="24"/>
        </w:rPr>
      </w:pPr>
    </w:p>
    <w:p w14:paraId="0D60FFB0" w14:textId="77777777" w:rsidR="00F66F00" w:rsidRDefault="00F66F00" w:rsidP="00F66F00">
      <w:pPr>
        <w:pStyle w:val="NoSpacing"/>
        <w:rPr>
          <w:rFonts w:cs="Times New Roman"/>
          <w:szCs w:val="24"/>
        </w:rPr>
      </w:pPr>
    </w:p>
    <w:p w14:paraId="5D3DA8ED" w14:textId="77777777" w:rsidR="00F66F00" w:rsidRDefault="00F66F00" w:rsidP="00F66F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Daughter of Sir Ralph </w:t>
      </w:r>
      <w:proofErr w:type="spellStart"/>
      <w:r>
        <w:rPr>
          <w:rFonts w:cs="Times New Roman"/>
          <w:szCs w:val="24"/>
        </w:rPr>
        <w:t>Bygod</w:t>
      </w:r>
      <w:proofErr w:type="spellEnd"/>
      <w:r>
        <w:rPr>
          <w:rFonts w:cs="Times New Roman"/>
          <w:szCs w:val="24"/>
        </w:rPr>
        <w:t>(q.v.) and his first wife, Margaret Constable.</w:t>
      </w:r>
    </w:p>
    <w:p w14:paraId="21866976" w14:textId="77777777" w:rsidR="00F66F00" w:rsidRDefault="00F66F00" w:rsidP="00F66F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(Ricardian 84 </w:t>
      </w:r>
      <w:proofErr w:type="gramStart"/>
      <w:r>
        <w:rPr>
          <w:rFonts w:cs="Times New Roman"/>
          <w:szCs w:val="24"/>
        </w:rPr>
        <w:t>pp</w:t>
      </w:r>
      <w:proofErr w:type="gramEnd"/>
      <w:r>
        <w:rPr>
          <w:rFonts w:cs="Times New Roman"/>
          <w:szCs w:val="24"/>
        </w:rPr>
        <w:t>.300-1)</w:t>
      </w:r>
    </w:p>
    <w:p w14:paraId="3C8893C8" w14:textId="77777777" w:rsidR="00F66F00" w:rsidRDefault="00F66F00" w:rsidP="00F66F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Sir Ralph Bulmer(q.v.).   (ibid.)</w:t>
      </w:r>
    </w:p>
    <w:p w14:paraId="5E9A372C" w14:textId="77777777" w:rsidR="00F66F00" w:rsidRDefault="00F66F00" w:rsidP="00F66F00">
      <w:pPr>
        <w:pStyle w:val="NoSpacing"/>
        <w:rPr>
          <w:rFonts w:cs="Times New Roman"/>
          <w:szCs w:val="24"/>
        </w:rPr>
      </w:pPr>
    </w:p>
    <w:p w14:paraId="5D4372D1" w14:textId="77777777" w:rsidR="00F66F00" w:rsidRDefault="00F66F00" w:rsidP="00F66F00">
      <w:pPr>
        <w:pStyle w:val="NoSpacing"/>
        <w:rPr>
          <w:rFonts w:cs="Times New Roman"/>
          <w:szCs w:val="24"/>
        </w:rPr>
      </w:pPr>
    </w:p>
    <w:p w14:paraId="7F98A1F9" w14:textId="77777777" w:rsidR="00F66F00" w:rsidRDefault="00F66F00" w:rsidP="00F66F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March 2025</w:t>
      </w:r>
    </w:p>
    <w:p w14:paraId="72FB512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3895A" w14:textId="77777777" w:rsidR="00F66F00" w:rsidRDefault="00F66F00" w:rsidP="009139A6">
      <w:r>
        <w:separator/>
      </w:r>
    </w:p>
  </w:endnote>
  <w:endnote w:type="continuationSeparator" w:id="0">
    <w:p w14:paraId="762C9435" w14:textId="77777777" w:rsidR="00F66F00" w:rsidRDefault="00F66F0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0CD5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7A9B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DBF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9CB00" w14:textId="77777777" w:rsidR="00F66F00" w:rsidRDefault="00F66F00" w:rsidP="009139A6">
      <w:r>
        <w:separator/>
      </w:r>
    </w:p>
  </w:footnote>
  <w:footnote w:type="continuationSeparator" w:id="0">
    <w:p w14:paraId="500D2B39" w14:textId="77777777" w:rsidR="00F66F00" w:rsidRDefault="00F66F0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84AF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41A2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EA72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F00"/>
    <w:rsid w:val="00061000"/>
    <w:rsid w:val="000666E0"/>
    <w:rsid w:val="000A2E7A"/>
    <w:rsid w:val="00190DFA"/>
    <w:rsid w:val="002510B7"/>
    <w:rsid w:val="00270799"/>
    <w:rsid w:val="00357E4A"/>
    <w:rsid w:val="005C130B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DE227A"/>
    <w:rsid w:val="00E61DA6"/>
    <w:rsid w:val="00EB3209"/>
    <w:rsid w:val="00F41096"/>
    <w:rsid w:val="00F5287F"/>
    <w:rsid w:val="00F66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AF9BC"/>
  <w15:chartTrackingRefBased/>
  <w15:docId w15:val="{2412CBF1-B119-4BF1-875B-4EAB7ADF5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2025-03-28T21:41:00Z</dcterms:created>
  <dcterms:modified xsi:type="dcterms:W3CDTF">2025-03-28T21:42:00Z</dcterms:modified>
</cp:coreProperties>
</file>